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1481F" w:rsidRDefault="00F1481F" w:rsidP="00866493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/>
          <w:bCs/>
          <w:sz w:val="28"/>
          <w:szCs w:val="28"/>
        </w:rPr>
        <w:t>无犯罪记录承诺书</w:t>
      </w:r>
    </w:p>
    <w:p w:rsidR="00F1481F" w:rsidRDefault="00F1481F" w:rsidP="00866493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bookmarkStart w:id="1" w:name="OLE_LINK3"/>
      <w:bookmarkStart w:id="2" w:name="OLE_LINK4"/>
      <w:r w:rsidR="00C75915">
        <w:rPr>
          <w:rFonts w:hint="eastAsia"/>
          <w:sz w:val="28"/>
          <w:szCs w:val="28"/>
          <w:u w:val="single"/>
        </w:rPr>
        <w:t xml:space="preserve">         </w:t>
      </w:r>
      <w:bookmarkEnd w:id="1"/>
      <w:bookmarkEnd w:id="2"/>
      <w:r>
        <w:rPr>
          <w:rFonts w:hint="eastAsia"/>
          <w:sz w:val="28"/>
          <w:szCs w:val="28"/>
        </w:rPr>
        <w:t>（国籍：</w:t>
      </w:r>
      <w:r w:rsidR="00C75915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，护照号：</w:t>
      </w:r>
      <w:r w:rsidR="00C75915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，受聘于</w:t>
      </w:r>
      <w:r w:rsidR="00866493">
        <w:rPr>
          <w:rFonts w:hint="eastAsia"/>
          <w:sz w:val="28"/>
          <w:szCs w:val="28"/>
          <w:u w:val="single"/>
        </w:rPr>
        <w:t>深圳大学</w:t>
      </w:r>
      <w:r>
        <w:rPr>
          <w:rFonts w:hint="eastAsia"/>
          <w:sz w:val="28"/>
          <w:szCs w:val="28"/>
        </w:rPr>
        <w:t>，担任</w:t>
      </w:r>
      <w:r>
        <w:rPr>
          <w:rFonts w:hint="eastAsia"/>
          <w:sz w:val="28"/>
          <w:szCs w:val="28"/>
          <w:u w:val="single"/>
        </w:rPr>
        <w:t xml:space="preserve"> </w:t>
      </w:r>
      <w:r w:rsidR="007E41D7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一职，合同期自</w:t>
      </w:r>
      <w:r w:rsidR="00CA4B26">
        <w:rPr>
          <w:rFonts w:hint="eastAsia"/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年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日至</w:t>
      </w:r>
      <w:r w:rsidR="00CA4B26">
        <w:rPr>
          <w:rFonts w:hint="eastAsia"/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年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日。本人郑重承诺，在本国及境外无犯罪记录，来华工作后，将严格遵守中国的法律法规，自觉服从聘请单位各项管理制度。</w:t>
      </w:r>
    </w:p>
    <w:p w:rsidR="00F1481F" w:rsidRDefault="00F1481F" w:rsidP="00866493">
      <w:pPr>
        <w:spacing w:line="5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F1481F" w:rsidRDefault="00866493" w:rsidP="00866493">
      <w:pPr>
        <w:spacing w:line="560" w:lineRule="exact"/>
        <w:ind w:firstLineChars="1650" w:firstLine="46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F1481F">
        <w:rPr>
          <w:rFonts w:hint="eastAsia"/>
          <w:sz w:val="28"/>
          <w:szCs w:val="28"/>
        </w:rPr>
        <w:t>签名：</w:t>
      </w:r>
      <w:r w:rsidR="00F1481F">
        <w:rPr>
          <w:rFonts w:hint="eastAsia"/>
          <w:sz w:val="28"/>
          <w:szCs w:val="28"/>
        </w:rPr>
        <w:t xml:space="preserve">               </w:t>
      </w:r>
    </w:p>
    <w:p w:rsidR="00F1481F" w:rsidRDefault="00F1481F" w:rsidP="00866493">
      <w:pPr>
        <w:spacing w:line="560" w:lineRule="exact"/>
        <w:ind w:firstLineChars="1700" w:firstLine="47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 xml:space="preserve">               </w:t>
      </w:r>
    </w:p>
    <w:p w:rsidR="00F1481F" w:rsidRDefault="00F1481F" w:rsidP="00866493">
      <w:pPr>
        <w:spacing w:line="560" w:lineRule="exact"/>
        <w:rPr>
          <w:rFonts w:hint="eastAsia"/>
          <w:sz w:val="28"/>
          <w:szCs w:val="28"/>
        </w:rPr>
      </w:pPr>
    </w:p>
    <w:p w:rsidR="00866493" w:rsidRDefault="00866493" w:rsidP="00866493">
      <w:pPr>
        <w:spacing w:line="560" w:lineRule="exact"/>
        <w:rPr>
          <w:sz w:val="28"/>
          <w:szCs w:val="28"/>
        </w:rPr>
      </w:pPr>
    </w:p>
    <w:p w:rsidR="00F1481F" w:rsidRDefault="00F1481F" w:rsidP="00866493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No Criminal Record Commitment</w:t>
      </w:r>
    </w:p>
    <w:p w:rsidR="00F1481F" w:rsidRDefault="00F1481F" w:rsidP="00C81A0C">
      <w:pPr>
        <w:spacing w:line="560" w:lineRule="exact"/>
        <w:ind w:firstLine="570"/>
        <w:rPr>
          <w:sz w:val="28"/>
          <w:szCs w:val="28"/>
        </w:rPr>
      </w:pPr>
      <w:r>
        <w:rPr>
          <w:sz w:val="28"/>
          <w:szCs w:val="28"/>
        </w:rPr>
        <w:t>I,</w:t>
      </w:r>
      <w:r w:rsidR="00C75915">
        <w:rPr>
          <w:rFonts w:hint="eastAsia"/>
          <w:sz w:val="28"/>
          <w:szCs w:val="28"/>
          <w:u w:val="single"/>
        </w:rPr>
        <w:t xml:space="preserve">       </w:t>
      </w:r>
      <w:r w:rsidR="0086649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(Nationality:</w:t>
      </w:r>
      <w:r w:rsidR="00C75915">
        <w:rPr>
          <w:rFonts w:hint="eastAsia"/>
          <w:sz w:val="28"/>
          <w:szCs w:val="28"/>
          <w:u w:val="single"/>
        </w:rPr>
        <w:t xml:space="preserve">    </w:t>
      </w:r>
      <w:r w:rsidR="00866493">
        <w:rPr>
          <w:sz w:val="28"/>
          <w:szCs w:val="28"/>
          <w:u w:val="single"/>
        </w:rPr>
        <w:t xml:space="preserve">  </w:t>
      </w:r>
      <w:r w:rsidR="00866493"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 xml:space="preserve"> Passport Number:</w:t>
      </w:r>
      <w:r w:rsidR="00C75915">
        <w:rPr>
          <w:rFonts w:hint="eastAsia"/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), will be employed </w:t>
      </w:r>
      <w:r w:rsidR="00866493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in  </w:t>
      </w:r>
      <w:r w:rsidR="00866493">
        <w:rPr>
          <w:rFonts w:hint="eastAsia"/>
          <w:sz w:val="28"/>
          <w:szCs w:val="28"/>
        </w:rPr>
        <w:t>Shenzhen University</w:t>
      </w:r>
      <w:r>
        <w:rPr>
          <w:sz w:val="28"/>
          <w:szCs w:val="28"/>
        </w:rPr>
        <w:t xml:space="preserve"> as</w:t>
      </w:r>
      <w:r w:rsidR="00866493">
        <w:rPr>
          <w:sz w:val="28"/>
          <w:szCs w:val="28"/>
          <w:u w:val="single"/>
        </w:rPr>
        <w:t xml:space="preserve">  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 w:rsidR="00866493"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.The contract period is </w:t>
      </w:r>
      <w:r w:rsidR="00CA4B26">
        <w:rPr>
          <w:sz w:val="28"/>
          <w:szCs w:val="28"/>
        </w:rPr>
        <w:t xml:space="preserve">from </w:t>
      </w:r>
      <w:proofErr w:type="gramStart"/>
      <w:r w:rsidR="007E41D7">
        <w:rPr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>
        <w:rPr>
          <w:rFonts w:hint="eastAsia"/>
          <w:sz w:val="28"/>
          <w:szCs w:val="28"/>
          <w:u w:val="single"/>
        </w:rPr>
        <w:t>/</w:t>
      </w:r>
      <w:proofErr w:type="gramEnd"/>
      <w:r w:rsidR="007E41D7">
        <w:rPr>
          <w:rFonts w:hint="eastAsia"/>
          <w:sz w:val="28"/>
          <w:szCs w:val="28"/>
          <w:u w:val="single"/>
        </w:rPr>
        <w:t xml:space="preserve">   /  </w:t>
      </w:r>
      <w:r w:rsidR="00C81A0C">
        <w:rPr>
          <w:rFonts w:hint="eastAsia"/>
          <w:sz w:val="28"/>
          <w:szCs w:val="28"/>
          <w:u w:val="single"/>
        </w:rPr>
        <w:t xml:space="preserve"> </w:t>
      </w:r>
      <w:r w:rsidR="00C81A0C">
        <w:rPr>
          <w:sz w:val="28"/>
          <w:szCs w:val="28"/>
        </w:rPr>
        <w:t xml:space="preserve">to </w:t>
      </w:r>
      <w:r w:rsidR="007E41D7">
        <w:rPr>
          <w:sz w:val="28"/>
          <w:szCs w:val="28"/>
          <w:u w:val="single"/>
        </w:rPr>
        <w:t>20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 w:rsidRPr="00F800BA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 </w:t>
      </w:r>
      <w:r w:rsidR="00CA4B26">
        <w:rPr>
          <w:rFonts w:hint="eastAsia"/>
          <w:sz w:val="28"/>
          <w:szCs w:val="28"/>
          <w:u w:val="single"/>
        </w:rPr>
        <w:t>/</w:t>
      </w:r>
      <w:r w:rsidR="007E41D7">
        <w:rPr>
          <w:rFonts w:hint="eastAsia"/>
          <w:sz w:val="28"/>
          <w:szCs w:val="28"/>
          <w:u w:val="single"/>
        </w:rPr>
        <w:t xml:space="preserve">  </w:t>
      </w:r>
      <w:r w:rsidR="00CA4B26">
        <w:rPr>
          <w:sz w:val="28"/>
          <w:szCs w:val="28"/>
          <w:u w:val="single"/>
        </w:rPr>
        <w:t xml:space="preserve">. </w:t>
      </w:r>
      <w:r w:rsidR="00C81A0C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I solemnly promise that I have no criminal record both at my home country and abroad. When I arrive in China and start to work, I will strictly abide by the Chinese laws and regulations, and consciously obey the management system of the employing institution.</w:t>
      </w:r>
    </w:p>
    <w:p w:rsidR="00F1481F" w:rsidRDefault="00F1481F" w:rsidP="00866493">
      <w:pPr>
        <w:spacing w:line="5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Hereby the commitment.</w:t>
      </w:r>
    </w:p>
    <w:p w:rsidR="00F1481F" w:rsidRDefault="00F1481F" w:rsidP="00866493">
      <w:pPr>
        <w:spacing w:line="560" w:lineRule="exact"/>
        <w:rPr>
          <w:sz w:val="28"/>
          <w:szCs w:val="28"/>
        </w:rPr>
      </w:pPr>
    </w:p>
    <w:p w:rsidR="00F1481F" w:rsidRDefault="00F1481F" w:rsidP="00866493">
      <w:pPr>
        <w:spacing w:line="560" w:lineRule="exact"/>
        <w:ind w:firstLineChars="1900" w:firstLine="5320"/>
        <w:rPr>
          <w:sz w:val="28"/>
          <w:szCs w:val="28"/>
        </w:rPr>
      </w:pPr>
      <w:r>
        <w:rPr>
          <w:sz w:val="28"/>
          <w:szCs w:val="28"/>
        </w:rPr>
        <w:t>Signature:</w:t>
      </w:r>
    </w:p>
    <w:p w:rsidR="00F1481F" w:rsidRDefault="00F1481F" w:rsidP="00866493">
      <w:pPr>
        <w:spacing w:line="560" w:lineRule="exact"/>
        <w:ind w:firstLineChars="1900" w:firstLine="5320"/>
        <w:rPr>
          <w:sz w:val="28"/>
          <w:szCs w:val="28"/>
        </w:rPr>
      </w:pPr>
      <w:r>
        <w:rPr>
          <w:sz w:val="28"/>
          <w:szCs w:val="28"/>
        </w:rPr>
        <w:t>Date:</w:t>
      </w:r>
    </w:p>
    <w:p w:rsidR="00F1481F" w:rsidRDefault="00F1481F" w:rsidP="00866493">
      <w:pPr>
        <w:spacing w:line="560" w:lineRule="exact"/>
        <w:rPr>
          <w:rFonts w:hint="eastAsia"/>
          <w:sz w:val="28"/>
          <w:szCs w:val="28"/>
        </w:rPr>
      </w:pPr>
    </w:p>
    <w:sectPr w:rsidR="00F1481F" w:rsidSect="00866493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8CA" w:rsidRDefault="00C838CA" w:rsidP="00866493">
      <w:r>
        <w:separator/>
      </w:r>
    </w:p>
  </w:endnote>
  <w:endnote w:type="continuationSeparator" w:id="0">
    <w:p w:rsidR="00C838CA" w:rsidRDefault="00C838CA" w:rsidP="0086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8CA" w:rsidRDefault="00C838CA" w:rsidP="00866493">
      <w:r>
        <w:separator/>
      </w:r>
    </w:p>
  </w:footnote>
  <w:footnote w:type="continuationSeparator" w:id="0">
    <w:p w:rsidR="00C838CA" w:rsidRDefault="00C838CA" w:rsidP="00866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D7727"/>
    <w:rsid w:val="002D431A"/>
    <w:rsid w:val="00477CAB"/>
    <w:rsid w:val="004F1019"/>
    <w:rsid w:val="0065702C"/>
    <w:rsid w:val="0066748A"/>
    <w:rsid w:val="007B031E"/>
    <w:rsid w:val="007E41D7"/>
    <w:rsid w:val="00866493"/>
    <w:rsid w:val="00C75915"/>
    <w:rsid w:val="00C81A0C"/>
    <w:rsid w:val="00C838CA"/>
    <w:rsid w:val="00CA4B26"/>
    <w:rsid w:val="00F11D13"/>
    <w:rsid w:val="00F1481F"/>
    <w:rsid w:val="00F800BA"/>
    <w:rsid w:val="00FD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C00DC8-05C8-4786-98B5-F52ACA316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86649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8664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1A165-086D-4536-BB11-A9370842B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104</Words>
  <Characters>596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无犯罪记录承诺书</dc:title>
  <dc:subject/>
  <dc:creator>Administrator</dc:creator>
  <cp:keywords/>
  <cp:lastModifiedBy>莫妮</cp:lastModifiedBy>
  <cp:revision>2</cp:revision>
  <dcterms:created xsi:type="dcterms:W3CDTF">2019-09-18T08:12:00Z</dcterms:created>
  <dcterms:modified xsi:type="dcterms:W3CDTF">2019-09-18T08:12:00Z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